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4E0167" w:rsidRDefault="00D40EA1" w:rsidP="00D40EA1">
      <w:pPr>
        <w:rPr>
          <w:rFonts w:ascii="Arial" w:hAnsi="Arial" w:cs="Arial"/>
          <w:b/>
          <w:sz w:val="4"/>
          <w:szCs w:val="2"/>
          <w:lang w:val="es-PE" w:eastAsia="es-PE"/>
        </w:rPr>
      </w:pPr>
    </w:p>
    <w:p w14:paraId="6E3C8267" w14:textId="4DE2E822" w:rsidR="004E0167" w:rsidRDefault="004E0167" w:rsidP="00F27B18">
      <w:pPr>
        <w:jc w:val="center"/>
        <w:rPr>
          <w:rFonts w:ascii="Arial" w:hAnsi="Arial" w:cs="Arial"/>
          <w:color w:val="000000"/>
          <w:sz w:val="24"/>
          <w:szCs w:val="22"/>
        </w:rPr>
      </w:pPr>
      <w:r w:rsidRPr="004E0167">
        <w:rPr>
          <w:rFonts w:ascii="Arial" w:hAnsi="Arial" w:cs="Arial"/>
          <w:color w:val="000000"/>
          <w:sz w:val="24"/>
          <w:szCs w:val="22"/>
        </w:rPr>
        <w:t>Conferencia: “Prevencion y proteccion contra incendios”</w:t>
      </w:r>
    </w:p>
    <w:p w14:paraId="14F02D02" w14:textId="77777777" w:rsidR="004E0167" w:rsidRPr="004E0167" w:rsidRDefault="004E0167" w:rsidP="00F27B18">
      <w:pPr>
        <w:jc w:val="center"/>
        <w:rPr>
          <w:sz w:val="12"/>
          <w:lang w:val="es-PE"/>
        </w:rPr>
      </w:pP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4E0167">
        <w:trPr>
          <w:trHeight w:hRule="exact" w:val="33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43338F77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4E0167">
              <w:rPr>
                <w:rFonts w:ascii="Arial" w:hAnsi="Arial" w:cs="Arial"/>
                <w:color w:val="000000"/>
                <w:szCs w:val="16"/>
                <w:lang w:val="es-PE"/>
              </w:rPr>
              <w:t xml:space="preserve">    </w:t>
            </w:r>
            <w:r w:rsidR="004E0167" w:rsidRPr="004E0167">
              <w:rPr>
                <w:rFonts w:ascii="Arial" w:hAnsi="Arial" w:cs="Arial"/>
                <w:color w:val="000000"/>
                <w:szCs w:val="16"/>
                <w:lang w:val="es-PE"/>
              </w:rPr>
              <w:t>30 de agosto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5B18085E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4E01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4E0167" w:rsidRPr="004E0167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427220020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4D3B71BF" w:rsidR="00977CFD" w:rsidRPr="00D40EA1" w:rsidRDefault="00362E9C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7"/>
        <w:gridCol w:w="2835"/>
        <w:gridCol w:w="2241"/>
        <w:gridCol w:w="1950"/>
      </w:tblGrid>
      <w:tr w:rsidR="00807C46" w:rsidRPr="00294AED" w14:paraId="245E75A4" w14:textId="77777777" w:rsidTr="00362E9C">
        <w:trPr>
          <w:trHeight w:val="312"/>
        </w:trPr>
        <w:tc>
          <w:tcPr>
            <w:tcW w:w="3857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191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362E9C">
        <w:trPr>
          <w:trHeight w:val="136"/>
        </w:trPr>
        <w:tc>
          <w:tcPr>
            <w:tcW w:w="3857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362E9C">
        <w:trPr>
          <w:trHeight w:val="226"/>
        </w:trPr>
        <w:tc>
          <w:tcPr>
            <w:tcW w:w="3857" w:type="dxa"/>
            <w:vMerge w:val="restart"/>
            <w:shd w:val="clear" w:color="auto" w:fill="auto"/>
            <w:vAlign w:val="center"/>
          </w:tcPr>
          <w:p w14:paraId="5B00388E" w14:textId="77777777" w:rsidR="00362E9C" w:rsidRDefault="00362E9C" w:rsidP="00362E9C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32869094" w14:textId="77777777" w:rsidR="00362E9C" w:rsidRDefault="00362E9C" w:rsidP="00362E9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6F65544E" w14:textId="77777777" w:rsidR="00362E9C" w:rsidRDefault="00362E9C" w:rsidP="00362E9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1D602CAC" w14:textId="77777777" w:rsidR="00362E9C" w:rsidRDefault="00362E9C" w:rsidP="00362E9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0D9E918A" w14:textId="77777777" w:rsidR="00362E9C" w:rsidRDefault="00362E9C" w:rsidP="00362E9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17420073" w14:textId="77777777" w:rsidR="00362E9C" w:rsidRDefault="00362E9C" w:rsidP="00362E9C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5A1800C9" w14:textId="77777777" w:rsidR="00362E9C" w:rsidRDefault="00362E9C" w:rsidP="00362E9C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65E30405" w14:textId="77777777" w:rsidR="00362E9C" w:rsidRDefault="00362E9C" w:rsidP="00362E9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511E2E53" w14:textId="77777777" w:rsidR="00362E9C" w:rsidRDefault="00362E9C" w:rsidP="00362E9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0DE3FF52" w14:textId="77777777" w:rsidR="00362E9C" w:rsidRDefault="00362E9C" w:rsidP="00362E9C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7EC6A61B" w14:textId="77777777" w:rsidR="00362E9C" w:rsidRDefault="00362E9C" w:rsidP="00362E9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DB799" w14:textId="77777777" w:rsidR="00362E9C" w:rsidRDefault="00362E9C" w:rsidP="00362E9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02191ADD" w14:textId="77777777" w:rsidR="00362E9C" w:rsidRDefault="00362E9C" w:rsidP="00362E9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18283F31" w14:textId="77777777" w:rsidR="00362E9C" w:rsidRDefault="00362E9C" w:rsidP="00362E9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5B0D0967" w14:textId="77777777" w:rsidR="00362E9C" w:rsidRDefault="00362E9C" w:rsidP="00362E9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362E9C">
        <w:trPr>
          <w:trHeight w:val="218"/>
        </w:trPr>
        <w:tc>
          <w:tcPr>
            <w:tcW w:w="3857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362E9C">
        <w:trPr>
          <w:trHeight w:val="118"/>
        </w:trPr>
        <w:tc>
          <w:tcPr>
            <w:tcW w:w="3857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362E9C">
        <w:trPr>
          <w:trHeight w:val="339"/>
        </w:trPr>
        <w:tc>
          <w:tcPr>
            <w:tcW w:w="3857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520D52DC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bookmarkStart w:id="0" w:name="_GoBack"/>
      <w:bookmarkEnd w:id="0"/>
      <w:r w:rsidRPr="00362E9C">
        <w:rPr>
          <w:rFonts w:ascii="Arial" w:hAnsi="Arial" w:cs="Arial"/>
          <w:sz w:val="16"/>
          <w:szCs w:val="16"/>
          <w:highlight w:val="yellow"/>
          <w:lang w:val="es-PE"/>
        </w:rPr>
        <w:t>En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</w:t>
      </w:r>
      <w:r w:rsidRPr="00362E9C">
        <w:rPr>
          <w:rFonts w:ascii="Arial" w:hAnsi="Arial" w:cs="Arial"/>
          <w:sz w:val="16"/>
          <w:szCs w:val="16"/>
          <w:highlight w:val="yellow"/>
          <w:lang w:val="es-PE"/>
        </w:rPr>
        <w:t>caso de realizar el pago por medios bancarios, devolver la ficha con sus datos adjuntando la constancia de pago a la Unida</w:t>
      </w:r>
      <w:r w:rsidR="00362E9C" w:rsidRPr="00362E9C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362E9C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C7458" w14:textId="77777777" w:rsidR="00F36ABF" w:rsidRDefault="00F36ABF">
      <w:r>
        <w:separator/>
      </w:r>
    </w:p>
  </w:endnote>
  <w:endnote w:type="continuationSeparator" w:id="0">
    <w:p w14:paraId="2ED4FAF0" w14:textId="77777777" w:rsidR="00F36ABF" w:rsidRDefault="00F3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1EB34E6E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362E9C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362E9C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029D0EE3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362E9C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362E9C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C741C" w14:textId="77777777" w:rsidR="00F36ABF" w:rsidRDefault="00F36ABF">
      <w:r>
        <w:separator/>
      </w:r>
    </w:p>
  </w:footnote>
  <w:footnote w:type="continuationSeparator" w:id="0">
    <w:p w14:paraId="05F6AB83" w14:textId="77777777" w:rsidR="00F36ABF" w:rsidRDefault="00F3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5C4EEEED" w:rsidR="00387E16" w:rsidRPr="00D40EA1" w:rsidRDefault="004E0167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2E9C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4E0167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36ABF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81D21-D186-4FAB-83C4-31C86DD7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85</TotalTime>
  <Pages>1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8</cp:revision>
  <cp:lastPrinted>2017-11-27T22:24:00Z</cp:lastPrinted>
  <dcterms:created xsi:type="dcterms:W3CDTF">2021-08-31T17:06:00Z</dcterms:created>
  <dcterms:modified xsi:type="dcterms:W3CDTF">2022-07-26T20:48:00Z</dcterms:modified>
</cp:coreProperties>
</file>